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11024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062"/>
        <w:gridCol w:w="4678"/>
      </w:tblGrid>
      <w:tr w:rsidR="00BD5EA5" w:rsidTr="00BD5EA5">
        <w:trPr>
          <w:trHeight w:val="1968"/>
        </w:trPr>
        <w:tc>
          <w:tcPr>
            <w:tcW w:w="3284" w:type="dxa"/>
          </w:tcPr>
          <w:p w:rsidR="00BD5EA5" w:rsidRDefault="00BD5EA5" w:rsidP="008A3284">
            <w:pPr>
              <w:tabs>
                <w:tab w:val="left" w:pos="6096"/>
              </w:tabs>
              <w:jc w:val="right"/>
              <w:rPr>
                <w:sz w:val="26"/>
              </w:rPr>
            </w:pPr>
            <w:bookmarkStart w:id="0" w:name="_GoBack"/>
            <w:bookmarkEnd w:id="0"/>
          </w:p>
        </w:tc>
        <w:tc>
          <w:tcPr>
            <w:tcW w:w="3062" w:type="dxa"/>
          </w:tcPr>
          <w:p w:rsidR="00BD5EA5" w:rsidRDefault="00BD5EA5" w:rsidP="008A3284">
            <w:pPr>
              <w:tabs>
                <w:tab w:val="left" w:pos="6096"/>
              </w:tabs>
              <w:jc w:val="right"/>
              <w:rPr>
                <w:sz w:val="26"/>
              </w:rPr>
            </w:pPr>
          </w:p>
        </w:tc>
        <w:tc>
          <w:tcPr>
            <w:tcW w:w="4678" w:type="dxa"/>
          </w:tcPr>
          <w:p w:rsidR="00BD5EA5" w:rsidRPr="00BD5EA5" w:rsidRDefault="00BD5EA5" w:rsidP="00BD5EA5">
            <w:pPr>
              <w:tabs>
                <w:tab w:val="left" w:pos="6096"/>
              </w:tabs>
              <w:rPr>
                <w:szCs w:val="28"/>
              </w:rPr>
            </w:pPr>
            <w:r w:rsidRPr="00BD5EA5">
              <w:rPr>
                <w:szCs w:val="28"/>
              </w:rPr>
              <w:t>Приложение 3</w:t>
            </w:r>
          </w:p>
          <w:p w:rsidR="00BD5EA5" w:rsidRPr="00BD5EA5" w:rsidRDefault="00BD5EA5" w:rsidP="00BD5EA5">
            <w:pPr>
              <w:tabs>
                <w:tab w:val="left" w:pos="6096"/>
              </w:tabs>
              <w:rPr>
                <w:szCs w:val="28"/>
              </w:rPr>
            </w:pPr>
            <w:r w:rsidRPr="00BD5EA5">
              <w:rPr>
                <w:szCs w:val="28"/>
              </w:rPr>
              <w:t>к решению Совета депутатов</w:t>
            </w:r>
          </w:p>
          <w:p w:rsidR="00BD5EA5" w:rsidRPr="00BD5EA5" w:rsidRDefault="00BD5EA5" w:rsidP="00BD5EA5">
            <w:pPr>
              <w:tabs>
                <w:tab w:val="left" w:pos="6096"/>
              </w:tabs>
              <w:rPr>
                <w:szCs w:val="28"/>
              </w:rPr>
            </w:pPr>
            <w:r w:rsidRPr="00BD5EA5">
              <w:rPr>
                <w:szCs w:val="28"/>
              </w:rPr>
              <w:t>города Новосибирска</w:t>
            </w:r>
          </w:p>
          <w:p w:rsidR="00BD5EA5" w:rsidRDefault="00BD5EA5" w:rsidP="00BD5EA5">
            <w:pPr>
              <w:tabs>
                <w:tab w:val="left" w:pos="6096"/>
              </w:tabs>
              <w:rPr>
                <w:sz w:val="26"/>
              </w:rPr>
            </w:pPr>
            <w:r w:rsidRPr="00BD5EA5">
              <w:rPr>
                <w:szCs w:val="28"/>
              </w:rPr>
              <w:t>от __________ № ______</w:t>
            </w:r>
          </w:p>
        </w:tc>
      </w:tr>
    </w:tbl>
    <w:p w:rsidR="008A3284" w:rsidRPr="006B75E7" w:rsidRDefault="008A3284" w:rsidP="006B5024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6B75E7" w:rsidRPr="006B75E7" w:rsidRDefault="006B75E7" w:rsidP="006B75E7">
      <w:pPr>
        <w:autoSpaceDE w:val="0"/>
        <w:autoSpaceDN w:val="0"/>
        <w:adjustRightInd w:val="0"/>
        <w:jc w:val="center"/>
        <w:rPr>
          <w:b/>
        </w:rPr>
      </w:pPr>
      <w:r w:rsidRPr="006B75E7">
        <w:rPr>
          <w:b/>
        </w:rPr>
        <w:t>ПЕРЕЧЕНЬ</w:t>
      </w:r>
    </w:p>
    <w:p w:rsidR="006B75E7" w:rsidRDefault="006B75E7" w:rsidP="006B75E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>
        <w:t>главных администраторов источников финансирования</w:t>
      </w:r>
    </w:p>
    <w:p w:rsidR="006B75E7" w:rsidRDefault="006B75E7" w:rsidP="006B75E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>
        <w:t>дефицита бюджета города</w:t>
      </w:r>
      <w:r w:rsidR="00D0151D">
        <w:t xml:space="preserve"> Новосибирска</w:t>
      </w:r>
    </w:p>
    <w:p w:rsidR="006B75E7" w:rsidRDefault="006B75E7" w:rsidP="006B75E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tbl>
      <w:tblPr>
        <w:tblW w:w="10167" w:type="dxa"/>
        <w:tblInd w:w="-27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9"/>
        <w:gridCol w:w="6648"/>
      </w:tblGrid>
      <w:tr w:rsidR="006B75E7" w:rsidRPr="006B75E7" w:rsidTr="00E87BAE">
        <w:trPr>
          <w:trHeight w:val="1919"/>
        </w:trPr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B75E7" w:rsidRPr="006B75E7" w:rsidRDefault="006B75E7" w:rsidP="006B75E7">
            <w:pPr>
              <w:pStyle w:val="2"/>
              <w:spacing w:before="0" w:after="0"/>
              <w:ind w:right="-5"/>
              <w:jc w:val="center"/>
              <w:rPr>
                <w:rFonts w:ascii="Times New Roman" w:eastAsia="Arial Unicode MS" w:hAnsi="Times New Roman"/>
                <w:b w:val="0"/>
                <w:bCs w:val="0"/>
                <w:i w:val="0"/>
              </w:rPr>
            </w:pPr>
            <w:r w:rsidRPr="006B75E7">
              <w:rPr>
                <w:rFonts w:ascii="Times New Roman" w:eastAsia="Arial Unicode MS" w:hAnsi="Times New Roman"/>
                <w:b w:val="0"/>
                <w:bCs w:val="0"/>
                <w:i w:val="0"/>
              </w:rPr>
              <w:t>Код главного администратора,</w:t>
            </w:r>
          </w:p>
          <w:p w:rsidR="006B75E7" w:rsidRPr="006B75E7" w:rsidRDefault="006B75E7" w:rsidP="006B75E7">
            <w:pPr>
              <w:pStyle w:val="2"/>
              <w:spacing w:before="0" w:after="0"/>
              <w:ind w:right="-5"/>
              <w:jc w:val="center"/>
              <w:rPr>
                <w:rFonts w:ascii="Times New Roman" w:eastAsia="Arial Unicode MS" w:hAnsi="Times New Roman"/>
                <w:b w:val="0"/>
                <w:i w:val="0"/>
              </w:rPr>
            </w:pPr>
            <w:r w:rsidRPr="006B75E7">
              <w:rPr>
                <w:rFonts w:ascii="Times New Roman" w:eastAsia="Arial Unicode MS" w:hAnsi="Times New Roman"/>
                <w:b w:val="0"/>
                <w:bCs w:val="0"/>
                <w:i w:val="0"/>
              </w:rPr>
              <w:t xml:space="preserve">код </w:t>
            </w:r>
            <w:proofErr w:type="gramStart"/>
            <w:r w:rsidRPr="006B75E7">
              <w:rPr>
                <w:rFonts w:ascii="Times New Roman" w:eastAsia="Arial Unicode MS" w:hAnsi="Times New Roman"/>
                <w:b w:val="0"/>
                <w:bCs w:val="0"/>
                <w:i w:val="0"/>
              </w:rPr>
              <w:t>классификации</w:t>
            </w:r>
            <w:r w:rsidRPr="006B75E7">
              <w:rPr>
                <w:rFonts w:ascii="Times New Roman" w:hAnsi="Times New Roman"/>
                <w:b w:val="0"/>
                <w:bCs w:val="0"/>
                <w:i w:val="0"/>
              </w:rPr>
              <w:t xml:space="preserve"> источников финансирования дефицита бюджета города</w:t>
            </w:r>
            <w:proofErr w:type="gramEnd"/>
          </w:p>
        </w:tc>
        <w:tc>
          <w:tcPr>
            <w:tcW w:w="6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rFonts w:eastAsia="Arial Unicode MS"/>
                <w:bCs/>
                <w:szCs w:val="28"/>
              </w:rPr>
            </w:pPr>
            <w:r w:rsidRPr="006B75E7">
              <w:rPr>
                <w:bCs/>
                <w:szCs w:val="28"/>
              </w:rPr>
              <w:t xml:space="preserve">Наименование главного </w:t>
            </w:r>
            <w:proofErr w:type="gramStart"/>
            <w:r w:rsidRPr="006B75E7">
              <w:rPr>
                <w:bCs/>
                <w:szCs w:val="28"/>
              </w:rPr>
              <w:t>администратора источников финансирования дефицита бюджета города</w:t>
            </w:r>
            <w:proofErr w:type="gramEnd"/>
            <w:r w:rsidRPr="006B75E7">
              <w:rPr>
                <w:bCs/>
                <w:szCs w:val="28"/>
              </w:rPr>
              <w:t xml:space="preserve"> и вида источников финансирования дефицита бюджета города</w:t>
            </w:r>
          </w:p>
        </w:tc>
      </w:tr>
    </w:tbl>
    <w:p w:rsidR="006B75E7" w:rsidRPr="006B75E7" w:rsidRDefault="006B75E7" w:rsidP="006B75E7">
      <w:pPr>
        <w:rPr>
          <w:sz w:val="2"/>
          <w:szCs w:val="2"/>
        </w:rPr>
      </w:pPr>
    </w:p>
    <w:tbl>
      <w:tblPr>
        <w:tblW w:w="10154" w:type="dxa"/>
        <w:tblInd w:w="-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4"/>
        <w:gridCol w:w="2885"/>
        <w:gridCol w:w="6635"/>
      </w:tblGrid>
      <w:tr w:rsidR="006B75E7" w:rsidRPr="006B75E7" w:rsidTr="00E87BAE">
        <w:trPr>
          <w:trHeight w:val="322"/>
          <w:tblHeader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1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2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3</w:t>
            </w:r>
          </w:p>
        </w:tc>
      </w:tr>
      <w:tr w:rsidR="006B75E7" w:rsidRPr="006B75E7" w:rsidTr="00E87BAE">
        <w:trPr>
          <w:cantSplit/>
          <w:trHeight w:val="57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56222" w:rsidRDefault="006B75E7" w:rsidP="006B75E7">
            <w:pPr>
              <w:jc w:val="center"/>
              <w:rPr>
                <w:b/>
                <w:bCs/>
                <w:szCs w:val="28"/>
              </w:rPr>
            </w:pPr>
            <w:r w:rsidRPr="00656222">
              <w:rPr>
                <w:b/>
                <w:bCs/>
                <w:szCs w:val="28"/>
              </w:rPr>
              <w:t>740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bCs/>
                <w:szCs w:val="28"/>
              </w:rPr>
            </w:pP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42728E" w:rsidRDefault="0042728E" w:rsidP="0043038E">
            <w:pPr>
              <w:pStyle w:val="5"/>
              <w:jc w:val="both"/>
              <w:rPr>
                <w:b/>
                <w:spacing w:val="0"/>
                <w:szCs w:val="28"/>
              </w:rPr>
            </w:pPr>
            <w:r w:rsidRPr="0042728E">
              <w:rPr>
                <w:b/>
                <w:spacing w:val="0"/>
                <w:szCs w:val="28"/>
              </w:rPr>
              <w:t>Д</w:t>
            </w:r>
            <w:r w:rsidR="006B75E7" w:rsidRPr="0042728E">
              <w:rPr>
                <w:b/>
                <w:spacing w:val="0"/>
                <w:szCs w:val="28"/>
              </w:rPr>
              <w:t>епартамент земельных и имущественных отношений мэрии города Новосибирска</w:t>
            </w:r>
          </w:p>
        </w:tc>
      </w:tr>
      <w:tr w:rsidR="006B75E7" w:rsidRPr="006B75E7" w:rsidTr="00E87BAE">
        <w:trPr>
          <w:cantSplit/>
          <w:trHeight w:val="57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740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01 06 01 00 04 0000 630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43038E">
            <w:pPr>
              <w:pStyle w:val="5"/>
              <w:jc w:val="both"/>
              <w:rPr>
                <w:spacing w:val="0"/>
                <w:szCs w:val="28"/>
              </w:rPr>
            </w:pPr>
            <w:r w:rsidRPr="00AD592D">
              <w:rPr>
                <w:spacing w:val="0"/>
                <w:szCs w:val="28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</w:tr>
      <w:tr w:rsidR="006B75E7" w:rsidRPr="006B75E7" w:rsidTr="00E87BAE">
        <w:trPr>
          <w:cantSplit/>
          <w:trHeight w:val="549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56222" w:rsidRDefault="006B75E7" w:rsidP="006B75E7">
            <w:pPr>
              <w:jc w:val="center"/>
              <w:rPr>
                <w:b/>
                <w:bCs/>
                <w:szCs w:val="28"/>
              </w:rPr>
            </w:pPr>
            <w:r w:rsidRPr="00656222">
              <w:rPr>
                <w:b/>
                <w:bCs/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bCs/>
                <w:szCs w:val="28"/>
              </w:rPr>
            </w:pP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42728E" w:rsidRDefault="0042728E" w:rsidP="0043038E">
            <w:pPr>
              <w:pStyle w:val="7"/>
              <w:spacing w:before="0"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2728E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  <w:r w:rsidR="006B75E7" w:rsidRPr="0042728E">
              <w:rPr>
                <w:rFonts w:ascii="Times New Roman" w:hAnsi="Times New Roman"/>
                <w:b/>
                <w:sz w:val="28"/>
                <w:szCs w:val="28"/>
              </w:rPr>
              <w:t>епартамент финансов и налоговой политики мэрии города Новосибирска</w:t>
            </w:r>
          </w:p>
        </w:tc>
      </w:tr>
      <w:tr w:rsidR="006B75E7" w:rsidRPr="006B75E7" w:rsidTr="00E87BAE">
        <w:trPr>
          <w:cantSplit/>
          <w:trHeight w:val="549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01 01 00 00 04 0000 710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sz w:val="28"/>
                <w:szCs w:val="28"/>
              </w:rPr>
              <w:t xml:space="preserve">Размещение муниципальных ценных бумаг городских округов, номинальная стоимость которых указана в валюте Российской Федерации </w:t>
            </w:r>
          </w:p>
        </w:tc>
      </w:tr>
      <w:tr w:rsidR="006B75E7" w:rsidRPr="006B75E7" w:rsidTr="00E87BAE">
        <w:trPr>
          <w:cantSplit/>
          <w:trHeight w:val="549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01 01 00 00 04 0000 810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sz w:val="28"/>
                <w:szCs w:val="28"/>
              </w:rPr>
              <w:t>Погашение муниципальных ценных бумаг городских округов, номинальная стоимость которых указана в валюте Российской Федерации</w:t>
            </w:r>
          </w:p>
        </w:tc>
      </w:tr>
      <w:tr w:rsidR="006B75E7" w:rsidRPr="006B75E7" w:rsidTr="00E87BAE">
        <w:trPr>
          <w:cantSplit/>
          <w:trHeight w:val="549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01 02 00 00 04 0000 710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bCs/>
                <w:sz w:val="28"/>
                <w:szCs w:val="28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</w:tr>
      <w:tr w:rsidR="006B75E7" w:rsidRPr="006B75E7" w:rsidTr="00E87BAE">
        <w:trPr>
          <w:cantSplit/>
          <w:trHeight w:val="37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01 02 00 00 04 0000 810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bCs/>
                <w:sz w:val="28"/>
                <w:szCs w:val="28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</w:tr>
      <w:tr w:rsidR="006B75E7" w:rsidRPr="006B75E7" w:rsidTr="00E87BAE">
        <w:trPr>
          <w:cantSplit/>
          <w:trHeight w:val="549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01 03 01 00 04 0000 710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sz w:val="28"/>
                <w:szCs w:val="28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6B75E7" w:rsidRPr="006B75E7" w:rsidTr="00E87BAE">
        <w:trPr>
          <w:cantSplit/>
          <w:trHeight w:val="549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94403E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01 03 01 00 04 0000 810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6B75E7" w:rsidRDefault="006B75E7" w:rsidP="006B75E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75E7">
              <w:rPr>
                <w:rFonts w:ascii="Times New Roman" w:hAnsi="Times New Roman" w:cs="Times New Roman"/>
                <w:sz w:val="28"/>
                <w:szCs w:val="28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6B75E7" w:rsidRPr="006B75E7" w:rsidTr="00E87BAE">
        <w:trPr>
          <w:cantSplit/>
          <w:trHeight w:val="549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01 05 02 01 04 0000 510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bCs/>
                <w:sz w:val="28"/>
                <w:szCs w:val="28"/>
              </w:rPr>
              <w:t>Увеличение прочих остатков денежных средств  бюджетов городских округов</w:t>
            </w:r>
          </w:p>
        </w:tc>
      </w:tr>
      <w:tr w:rsidR="006B75E7" w:rsidRPr="006B75E7" w:rsidTr="00E87BAE">
        <w:trPr>
          <w:cantSplit/>
          <w:trHeight w:val="61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lastRenderedPageBreak/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01 05 02 01 04 0000 610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bCs/>
                <w:sz w:val="28"/>
                <w:szCs w:val="28"/>
              </w:rPr>
              <w:t>Уменьшение прочих остатков денежных средств  бюджетов городских округов</w:t>
            </w:r>
          </w:p>
        </w:tc>
      </w:tr>
      <w:tr w:rsidR="00402FCE" w:rsidRPr="006B75E7" w:rsidTr="00E87BAE">
        <w:trPr>
          <w:cantSplit/>
          <w:trHeight w:val="61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FCE" w:rsidRPr="006B75E7" w:rsidRDefault="00402FCE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FCE" w:rsidRPr="006B75E7" w:rsidRDefault="00402FCE" w:rsidP="0094403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01 06 10 02 04 0000 550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402FCE" w:rsidRPr="00AD592D" w:rsidRDefault="00402FCE" w:rsidP="00402FCE">
            <w:pPr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  <w:r w:rsidRPr="00242572">
              <w:rPr>
                <w:bCs/>
                <w:szCs w:val="28"/>
              </w:rPr>
              <w:t xml:space="preserve">Увеличение финансовых активов в собственности городских округов за счет средств организаций, учредителями которых являются городские </w:t>
            </w:r>
            <w:proofErr w:type="gramStart"/>
            <w:r w:rsidRPr="00242572">
              <w:rPr>
                <w:bCs/>
                <w:szCs w:val="28"/>
              </w:rPr>
              <w:t>округа</w:t>
            </w:r>
            <w:proofErr w:type="gramEnd"/>
            <w:r w:rsidRPr="00242572">
              <w:rPr>
                <w:bCs/>
                <w:szCs w:val="28"/>
              </w:rPr>
              <w:t xml:space="preserve"> и лицевые счета которым открыты в территориальных органах Федерального казначейства или в финансовых органах муниципальных образований в соответствии с законодательством Российской Федерации</w:t>
            </w:r>
          </w:p>
        </w:tc>
      </w:tr>
    </w:tbl>
    <w:p w:rsidR="006B75E7" w:rsidRPr="002942DC" w:rsidRDefault="006B75E7" w:rsidP="00D4121F">
      <w:pPr>
        <w:ind w:firstLine="851"/>
        <w:jc w:val="both"/>
        <w:rPr>
          <w:szCs w:val="28"/>
        </w:rPr>
      </w:pPr>
    </w:p>
    <w:p w:rsidR="006B5024" w:rsidRDefault="006B5024" w:rsidP="00D4121F">
      <w:pPr>
        <w:ind w:firstLine="851"/>
        <w:jc w:val="both"/>
        <w:rPr>
          <w:szCs w:val="28"/>
        </w:rPr>
      </w:pPr>
    </w:p>
    <w:p w:rsidR="00FA1F9F" w:rsidRPr="002942DC" w:rsidRDefault="00AE6411" w:rsidP="00AE6411">
      <w:pPr>
        <w:tabs>
          <w:tab w:val="left" w:pos="3969"/>
          <w:tab w:val="left" w:pos="5670"/>
        </w:tabs>
        <w:jc w:val="center"/>
        <w:rPr>
          <w:szCs w:val="28"/>
        </w:rPr>
      </w:pPr>
      <w:r>
        <w:rPr>
          <w:szCs w:val="28"/>
        </w:rPr>
        <w:t>_____________</w:t>
      </w:r>
    </w:p>
    <w:sectPr w:rsidR="00FA1F9F" w:rsidRPr="002942DC" w:rsidSect="00744716">
      <w:headerReference w:type="default" r:id="rId9"/>
      <w:pgSz w:w="11907" w:h="16840" w:code="9"/>
      <w:pgMar w:top="1134" w:right="567" w:bottom="851" w:left="1418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37FD" w:rsidRDefault="005737FD" w:rsidP="00744716">
      <w:r>
        <w:separator/>
      </w:r>
    </w:p>
  </w:endnote>
  <w:endnote w:type="continuationSeparator" w:id="0">
    <w:p w:rsidR="005737FD" w:rsidRDefault="005737FD" w:rsidP="00744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37FD" w:rsidRDefault="005737FD" w:rsidP="00744716">
      <w:r>
        <w:separator/>
      </w:r>
    </w:p>
  </w:footnote>
  <w:footnote w:type="continuationSeparator" w:id="0">
    <w:p w:rsidR="005737FD" w:rsidRDefault="005737FD" w:rsidP="007447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6650947"/>
      <w:docPartObj>
        <w:docPartGallery w:val="Page Numbers (Top of Page)"/>
        <w:docPartUnique/>
      </w:docPartObj>
    </w:sdtPr>
    <w:sdtEndPr/>
    <w:sdtContent>
      <w:p w:rsidR="00744716" w:rsidRDefault="00DE126C">
        <w:pPr>
          <w:pStyle w:val="a6"/>
          <w:jc w:val="center"/>
        </w:pPr>
        <w:r>
          <w:fldChar w:fldCharType="begin"/>
        </w:r>
        <w:r w:rsidR="00744716">
          <w:instrText>PAGE   \* MERGEFORMAT</w:instrText>
        </w:r>
        <w:r>
          <w:fldChar w:fldCharType="separate"/>
        </w:r>
        <w:r w:rsidR="005B6E53">
          <w:rPr>
            <w:noProof/>
          </w:rPr>
          <w:t>2</w:t>
        </w:r>
        <w:r>
          <w:fldChar w:fldCharType="end"/>
        </w:r>
      </w:p>
    </w:sdtContent>
  </w:sdt>
  <w:p w:rsidR="00744716" w:rsidRDefault="0074471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7177B"/>
    <w:multiLevelType w:val="multilevel"/>
    <w:tmpl w:val="5046ED6C"/>
    <w:lvl w:ilvl="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320A78C3"/>
    <w:multiLevelType w:val="hybridMultilevel"/>
    <w:tmpl w:val="3B52476C"/>
    <w:lvl w:ilvl="0" w:tplc="C088B3BA">
      <w:start w:val="1"/>
      <w:numFmt w:val="decimal"/>
      <w:lvlText w:val="%1."/>
      <w:lvlJc w:val="left"/>
      <w:pPr>
        <w:tabs>
          <w:tab w:val="num" w:pos="0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16539A"/>
    <w:multiLevelType w:val="multilevel"/>
    <w:tmpl w:val="293A2308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50"/>
        </w:tabs>
        <w:ind w:left="1050" w:hanging="480"/>
      </w:pPr>
      <w:rPr>
        <w:rFonts w:hint="default"/>
      </w:rPr>
    </w:lvl>
    <w:lvl w:ilvl="2">
      <w:start w:val="1"/>
      <w:numFmt w:val="decimalZero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3">
    <w:nsid w:val="3EBB447C"/>
    <w:multiLevelType w:val="singleLevel"/>
    <w:tmpl w:val="180CCBB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46E457A1"/>
    <w:multiLevelType w:val="hybridMultilevel"/>
    <w:tmpl w:val="4CC69F9E"/>
    <w:lvl w:ilvl="0" w:tplc="6FE62B44">
      <w:start w:val="1"/>
      <w:numFmt w:val="decimal"/>
      <w:lvlText w:val="%1."/>
      <w:lvlJc w:val="left"/>
      <w:pPr>
        <w:tabs>
          <w:tab w:val="num" w:pos="76"/>
        </w:tabs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5">
    <w:nsid w:val="46E86594"/>
    <w:multiLevelType w:val="singleLevel"/>
    <w:tmpl w:val="575253D8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6">
    <w:nsid w:val="48675A3A"/>
    <w:multiLevelType w:val="hybridMultilevel"/>
    <w:tmpl w:val="10665F12"/>
    <w:lvl w:ilvl="0" w:tplc="1CCC37E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B40513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F6EB4E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E029E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941B4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FBE83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62B2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DF070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FDE7C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5253938"/>
    <w:multiLevelType w:val="hybridMultilevel"/>
    <w:tmpl w:val="29C25F04"/>
    <w:lvl w:ilvl="0" w:tplc="8474D898">
      <w:start w:val="1"/>
      <w:numFmt w:val="decimal"/>
      <w:lvlText w:val="%1."/>
      <w:lvlJc w:val="left"/>
      <w:pPr>
        <w:tabs>
          <w:tab w:val="num" w:pos="0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55B97043"/>
    <w:multiLevelType w:val="hybridMultilevel"/>
    <w:tmpl w:val="2A70889E"/>
    <w:lvl w:ilvl="0" w:tplc="ACAE34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B5349CD"/>
    <w:multiLevelType w:val="multilevel"/>
    <w:tmpl w:val="1062DD22"/>
    <w:lvl w:ilvl="0">
      <w:start w:val="1"/>
      <w:numFmt w:val="decimal"/>
      <w:lvlText w:val="%1."/>
      <w:lvlJc w:val="left"/>
      <w:pPr>
        <w:tabs>
          <w:tab w:val="num" w:pos="0"/>
        </w:tabs>
        <w:ind w:left="0" w:firstLine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62900A6D"/>
    <w:multiLevelType w:val="hybridMultilevel"/>
    <w:tmpl w:val="C46AB8AE"/>
    <w:lvl w:ilvl="0" w:tplc="EBD008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AEC980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51058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B4A4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567B7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0DA5C8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E9258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FCA68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1F8E3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695928"/>
    <w:multiLevelType w:val="singleLevel"/>
    <w:tmpl w:val="1D82712A"/>
    <w:lvl w:ilvl="0">
      <w:start w:val="5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2">
    <w:nsid w:val="6D290F9C"/>
    <w:multiLevelType w:val="multilevel"/>
    <w:tmpl w:val="00B2E948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6D396A70"/>
    <w:multiLevelType w:val="multilevel"/>
    <w:tmpl w:val="365A783A"/>
    <w:lvl w:ilvl="0">
      <w:start w:val="1"/>
      <w:numFmt w:val="decimal"/>
      <w:lvlText w:val="%1."/>
      <w:lvlJc w:val="left"/>
      <w:pPr>
        <w:tabs>
          <w:tab w:val="num" w:pos="1999"/>
        </w:tabs>
        <w:ind w:left="1999" w:hanging="12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6E3D69A6"/>
    <w:multiLevelType w:val="hybridMultilevel"/>
    <w:tmpl w:val="26AAB7C2"/>
    <w:lvl w:ilvl="0" w:tplc="CBDAEF68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5">
    <w:nsid w:val="772509B3"/>
    <w:multiLevelType w:val="hybridMultilevel"/>
    <w:tmpl w:val="BD5046B0"/>
    <w:lvl w:ilvl="0" w:tplc="ECFE66C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392F7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1E9D6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E01C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ECED9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F9651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DE4B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9EB3D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AFE61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96E46F2"/>
    <w:multiLevelType w:val="multilevel"/>
    <w:tmpl w:val="3B52476C"/>
    <w:lvl w:ilvl="0">
      <w:start w:val="1"/>
      <w:numFmt w:val="decimal"/>
      <w:lvlText w:val="%1."/>
      <w:lvlJc w:val="left"/>
      <w:pPr>
        <w:tabs>
          <w:tab w:val="num" w:pos="0"/>
        </w:tabs>
        <w:ind w:left="0" w:firstLine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7"/>
  </w:num>
  <w:num w:numId="9">
    <w:abstractNumId w:val="13"/>
  </w:num>
  <w:num w:numId="10">
    <w:abstractNumId w:val="0"/>
  </w:num>
  <w:num w:numId="11">
    <w:abstractNumId w:val="12"/>
  </w:num>
  <w:num w:numId="12">
    <w:abstractNumId w:val="9"/>
  </w:num>
  <w:num w:numId="13">
    <w:abstractNumId w:val="4"/>
  </w:num>
  <w:num w:numId="14">
    <w:abstractNumId w:val="1"/>
  </w:num>
  <w:num w:numId="15">
    <w:abstractNumId w:val="16"/>
  </w:num>
  <w:num w:numId="16">
    <w:abstractNumId w:val="14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3A1"/>
    <w:rsid w:val="00054C9F"/>
    <w:rsid w:val="00060A87"/>
    <w:rsid w:val="000B5ED1"/>
    <w:rsid w:val="000D632B"/>
    <w:rsid w:val="000E51BF"/>
    <w:rsid w:val="000F77AA"/>
    <w:rsid w:val="00102456"/>
    <w:rsid w:val="00112EE0"/>
    <w:rsid w:val="0011725E"/>
    <w:rsid w:val="00127CB6"/>
    <w:rsid w:val="00130085"/>
    <w:rsid w:val="001372E7"/>
    <w:rsid w:val="0018552C"/>
    <w:rsid w:val="001B75B6"/>
    <w:rsid w:val="001C48BC"/>
    <w:rsid w:val="001D3FFE"/>
    <w:rsid w:val="001D44DD"/>
    <w:rsid w:val="001D5939"/>
    <w:rsid w:val="001F62BC"/>
    <w:rsid w:val="00202392"/>
    <w:rsid w:val="00206B31"/>
    <w:rsid w:val="0021008D"/>
    <w:rsid w:val="002269EA"/>
    <w:rsid w:val="002314D2"/>
    <w:rsid w:val="00242572"/>
    <w:rsid w:val="002942DC"/>
    <w:rsid w:val="002A2638"/>
    <w:rsid w:val="002C22CA"/>
    <w:rsid w:val="002C325E"/>
    <w:rsid w:val="002D5408"/>
    <w:rsid w:val="002E68CE"/>
    <w:rsid w:val="00325520"/>
    <w:rsid w:val="00331EB9"/>
    <w:rsid w:val="0035587D"/>
    <w:rsid w:val="00357B1B"/>
    <w:rsid w:val="00383635"/>
    <w:rsid w:val="003E5911"/>
    <w:rsid w:val="003F0361"/>
    <w:rsid w:val="00402FCE"/>
    <w:rsid w:val="00413B6D"/>
    <w:rsid w:val="00420873"/>
    <w:rsid w:val="0042728E"/>
    <w:rsid w:val="00427432"/>
    <w:rsid w:val="0043038E"/>
    <w:rsid w:val="004353FD"/>
    <w:rsid w:val="004534C6"/>
    <w:rsid w:val="00485B81"/>
    <w:rsid w:val="00486340"/>
    <w:rsid w:val="0049380E"/>
    <w:rsid w:val="004A62FD"/>
    <w:rsid w:val="004B5D9F"/>
    <w:rsid w:val="004C2770"/>
    <w:rsid w:val="0053086D"/>
    <w:rsid w:val="00570B08"/>
    <w:rsid w:val="005737FD"/>
    <w:rsid w:val="00583D1D"/>
    <w:rsid w:val="005B6E53"/>
    <w:rsid w:val="005C307B"/>
    <w:rsid w:val="005E0657"/>
    <w:rsid w:val="00604DC3"/>
    <w:rsid w:val="00612B7C"/>
    <w:rsid w:val="00625762"/>
    <w:rsid w:val="00627CE0"/>
    <w:rsid w:val="0063696B"/>
    <w:rsid w:val="00645C4C"/>
    <w:rsid w:val="00656222"/>
    <w:rsid w:val="0066500F"/>
    <w:rsid w:val="006B5024"/>
    <w:rsid w:val="006B6C32"/>
    <w:rsid w:val="006B75E7"/>
    <w:rsid w:val="006D18EE"/>
    <w:rsid w:val="006E0F6E"/>
    <w:rsid w:val="006E55A8"/>
    <w:rsid w:val="006F5F3A"/>
    <w:rsid w:val="006F6B94"/>
    <w:rsid w:val="007067A3"/>
    <w:rsid w:val="0071669F"/>
    <w:rsid w:val="00732441"/>
    <w:rsid w:val="00736AC4"/>
    <w:rsid w:val="00744716"/>
    <w:rsid w:val="00745A41"/>
    <w:rsid w:val="0075197D"/>
    <w:rsid w:val="007743E1"/>
    <w:rsid w:val="0079131E"/>
    <w:rsid w:val="00792908"/>
    <w:rsid w:val="00793882"/>
    <w:rsid w:val="00795A9B"/>
    <w:rsid w:val="007A5406"/>
    <w:rsid w:val="007A64E3"/>
    <w:rsid w:val="007B35FC"/>
    <w:rsid w:val="007D61C8"/>
    <w:rsid w:val="007D7306"/>
    <w:rsid w:val="007F60FE"/>
    <w:rsid w:val="00803127"/>
    <w:rsid w:val="008122CB"/>
    <w:rsid w:val="00813459"/>
    <w:rsid w:val="008135D9"/>
    <w:rsid w:val="00825EF4"/>
    <w:rsid w:val="00837E57"/>
    <w:rsid w:val="00837FF7"/>
    <w:rsid w:val="00840D20"/>
    <w:rsid w:val="00861886"/>
    <w:rsid w:val="00861C98"/>
    <w:rsid w:val="0086315C"/>
    <w:rsid w:val="008779EE"/>
    <w:rsid w:val="00883875"/>
    <w:rsid w:val="008A3284"/>
    <w:rsid w:val="008C0269"/>
    <w:rsid w:val="008C25D3"/>
    <w:rsid w:val="008C4F73"/>
    <w:rsid w:val="008E089E"/>
    <w:rsid w:val="008E7EA4"/>
    <w:rsid w:val="008F5E1A"/>
    <w:rsid w:val="00911E29"/>
    <w:rsid w:val="009334D8"/>
    <w:rsid w:val="0094403E"/>
    <w:rsid w:val="009476DA"/>
    <w:rsid w:val="009C19EE"/>
    <w:rsid w:val="009D0F27"/>
    <w:rsid w:val="009E134C"/>
    <w:rsid w:val="009E3E98"/>
    <w:rsid w:val="009F2A3C"/>
    <w:rsid w:val="00A03582"/>
    <w:rsid w:val="00A053A1"/>
    <w:rsid w:val="00A101E3"/>
    <w:rsid w:val="00A24ABD"/>
    <w:rsid w:val="00A417EC"/>
    <w:rsid w:val="00A42B02"/>
    <w:rsid w:val="00A5026F"/>
    <w:rsid w:val="00A55A65"/>
    <w:rsid w:val="00A610AD"/>
    <w:rsid w:val="00A75B63"/>
    <w:rsid w:val="00A94A3F"/>
    <w:rsid w:val="00AD3906"/>
    <w:rsid w:val="00AD592D"/>
    <w:rsid w:val="00AD7731"/>
    <w:rsid w:val="00AE1017"/>
    <w:rsid w:val="00AE3986"/>
    <w:rsid w:val="00AE6411"/>
    <w:rsid w:val="00AE7AAD"/>
    <w:rsid w:val="00AF6857"/>
    <w:rsid w:val="00B14510"/>
    <w:rsid w:val="00B23D50"/>
    <w:rsid w:val="00B30BD9"/>
    <w:rsid w:val="00B4288D"/>
    <w:rsid w:val="00B86C2D"/>
    <w:rsid w:val="00B91429"/>
    <w:rsid w:val="00BA24E9"/>
    <w:rsid w:val="00BA485C"/>
    <w:rsid w:val="00BA4DC0"/>
    <w:rsid w:val="00BB1D7C"/>
    <w:rsid w:val="00BB1FAB"/>
    <w:rsid w:val="00BB7DEC"/>
    <w:rsid w:val="00BC1300"/>
    <w:rsid w:val="00BC575E"/>
    <w:rsid w:val="00BD35FC"/>
    <w:rsid w:val="00BD5D89"/>
    <w:rsid w:val="00BD5EA5"/>
    <w:rsid w:val="00BD657C"/>
    <w:rsid w:val="00BE37A2"/>
    <w:rsid w:val="00C04524"/>
    <w:rsid w:val="00C071F2"/>
    <w:rsid w:val="00C176CB"/>
    <w:rsid w:val="00C2010B"/>
    <w:rsid w:val="00C36279"/>
    <w:rsid w:val="00C43762"/>
    <w:rsid w:val="00C66382"/>
    <w:rsid w:val="00C7768F"/>
    <w:rsid w:val="00C908D8"/>
    <w:rsid w:val="00C95F73"/>
    <w:rsid w:val="00CA29D8"/>
    <w:rsid w:val="00CD45D9"/>
    <w:rsid w:val="00D004AB"/>
    <w:rsid w:val="00D0151D"/>
    <w:rsid w:val="00D070E1"/>
    <w:rsid w:val="00D074B7"/>
    <w:rsid w:val="00D07964"/>
    <w:rsid w:val="00D10E8C"/>
    <w:rsid w:val="00D132DA"/>
    <w:rsid w:val="00D15B87"/>
    <w:rsid w:val="00D2708D"/>
    <w:rsid w:val="00D32F1C"/>
    <w:rsid w:val="00D33FDB"/>
    <w:rsid w:val="00D3450C"/>
    <w:rsid w:val="00D4121F"/>
    <w:rsid w:val="00D60BC7"/>
    <w:rsid w:val="00D74FDC"/>
    <w:rsid w:val="00D76D79"/>
    <w:rsid w:val="00D8242C"/>
    <w:rsid w:val="00D900BD"/>
    <w:rsid w:val="00D91BA1"/>
    <w:rsid w:val="00D93B33"/>
    <w:rsid w:val="00D97E21"/>
    <w:rsid w:val="00DB32A7"/>
    <w:rsid w:val="00DE126C"/>
    <w:rsid w:val="00DF25D8"/>
    <w:rsid w:val="00DF48D2"/>
    <w:rsid w:val="00E1352F"/>
    <w:rsid w:val="00E403BE"/>
    <w:rsid w:val="00E7347F"/>
    <w:rsid w:val="00E86D7F"/>
    <w:rsid w:val="00E87BAE"/>
    <w:rsid w:val="00E91598"/>
    <w:rsid w:val="00E93091"/>
    <w:rsid w:val="00EA74B1"/>
    <w:rsid w:val="00EB7667"/>
    <w:rsid w:val="00EC76C9"/>
    <w:rsid w:val="00ED6AB9"/>
    <w:rsid w:val="00EE4E0C"/>
    <w:rsid w:val="00EF318F"/>
    <w:rsid w:val="00EF6DD8"/>
    <w:rsid w:val="00F0419E"/>
    <w:rsid w:val="00F20332"/>
    <w:rsid w:val="00F3329B"/>
    <w:rsid w:val="00F414FD"/>
    <w:rsid w:val="00F63312"/>
    <w:rsid w:val="00F7583C"/>
    <w:rsid w:val="00F82836"/>
    <w:rsid w:val="00F9000D"/>
    <w:rsid w:val="00F962BC"/>
    <w:rsid w:val="00FA1F9F"/>
    <w:rsid w:val="00FC3111"/>
    <w:rsid w:val="00FC4482"/>
    <w:rsid w:val="00FD720B"/>
    <w:rsid w:val="00FF22E6"/>
    <w:rsid w:val="00FF5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441"/>
    <w:rPr>
      <w:sz w:val="28"/>
    </w:rPr>
  </w:style>
  <w:style w:type="paragraph" w:styleId="1">
    <w:name w:val="heading 1"/>
    <w:basedOn w:val="a"/>
    <w:next w:val="a"/>
    <w:qFormat/>
    <w:rsid w:val="00732441"/>
    <w:pPr>
      <w:keepNext/>
      <w:jc w:val="both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5A65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paragraph" w:styleId="5">
    <w:name w:val="heading 5"/>
    <w:basedOn w:val="a"/>
    <w:next w:val="a"/>
    <w:qFormat/>
    <w:rsid w:val="00732441"/>
    <w:pPr>
      <w:keepNext/>
      <w:jc w:val="right"/>
      <w:outlineLvl w:val="4"/>
    </w:pPr>
    <w:rPr>
      <w:spacing w:val="-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B75E7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32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4">
    <w:name w:val="Body Text Indent"/>
    <w:basedOn w:val="a"/>
    <w:rsid w:val="00732441"/>
    <w:pPr>
      <w:spacing w:line="360" w:lineRule="auto"/>
      <w:ind w:left="-142" w:firstLine="862"/>
      <w:jc w:val="both"/>
    </w:pPr>
    <w:rPr>
      <w:sz w:val="24"/>
    </w:rPr>
  </w:style>
  <w:style w:type="paragraph" w:styleId="21">
    <w:name w:val="Body Text Indent 2"/>
    <w:basedOn w:val="a"/>
    <w:rsid w:val="00732441"/>
    <w:pPr>
      <w:ind w:left="-284" w:firstLine="993"/>
      <w:jc w:val="both"/>
    </w:pPr>
    <w:rPr>
      <w:sz w:val="24"/>
    </w:rPr>
  </w:style>
  <w:style w:type="paragraph" w:styleId="3">
    <w:name w:val="Body Text Indent 3"/>
    <w:basedOn w:val="a"/>
    <w:rsid w:val="00732441"/>
    <w:pPr>
      <w:spacing w:line="360" w:lineRule="auto"/>
      <w:ind w:left="-142" w:firstLine="851"/>
      <w:jc w:val="both"/>
    </w:pPr>
    <w:rPr>
      <w:sz w:val="24"/>
    </w:rPr>
  </w:style>
  <w:style w:type="paragraph" w:styleId="a5">
    <w:name w:val="Balloon Text"/>
    <w:basedOn w:val="a"/>
    <w:semiHidden/>
    <w:rsid w:val="0073244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uiPriority w:val="9"/>
    <w:semiHidden/>
    <w:rsid w:val="00A55A6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70">
    <w:name w:val="Заголовок 7 Знак"/>
    <w:link w:val="7"/>
    <w:uiPriority w:val="9"/>
    <w:semiHidden/>
    <w:rsid w:val="006B75E7"/>
    <w:rPr>
      <w:rFonts w:ascii="Calibri" w:eastAsia="Times New Roman" w:hAnsi="Calibri" w:cs="Times New Roman"/>
      <w:sz w:val="24"/>
      <w:szCs w:val="24"/>
    </w:rPr>
  </w:style>
  <w:style w:type="paragraph" w:customStyle="1" w:styleId="xl28">
    <w:name w:val="xl28"/>
    <w:basedOn w:val="a"/>
    <w:rsid w:val="006B75E7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</w:rPr>
  </w:style>
  <w:style w:type="paragraph" w:styleId="a6">
    <w:name w:val="header"/>
    <w:basedOn w:val="a"/>
    <w:link w:val="a7"/>
    <w:uiPriority w:val="99"/>
    <w:rsid w:val="006B75E7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link w:val="a6"/>
    <w:uiPriority w:val="99"/>
    <w:rsid w:val="006B75E7"/>
    <w:rPr>
      <w:sz w:val="24"/>
      <w:szCs w:val="24"/>
    </w:rPr>
  </w:style>
  <w:style w:type="paragraph" w:customStyle="1" w:styleId="ConsPlusNonformat">
    <w:name w:val="ConsPlusNonformat"/>
    <w:rsid w:val="006B75E7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8">
    <w:name w:val="Table Grid"/>
    <w:basedOn w:val="a1"/>
    <w:uiPriority w:val="59"/>
    <w:rsid w:val="00BD5E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unhideWhenUsed/>
    <w:rsid w:val="0074471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44716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441"/>
    <w:rPr>
      <w:sz w:val="28"/>
    </w:rPr>
  </w:style>
  <w:style w:type="paragraph" w:styleId="1">
    <w:name w:val="heading 1"/>
    <w:basedOn w:val="a"/>
    <w:next w:val="a"/>
    <w:qFormat/>
    <w:rsid w:val="00732441"/>
    <w:pPr>
      <w:keepNext/>
      <w:jc w:val="both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5A65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paragraph" w:styleId="5">
    <w:name w:val="heading 5"/>
    <w:basedOn w:val="a"/>
    <w:next w:val="a"/>
    <w:qFormat/>
    <w:rsid w:val="00732441"/>
    <w:pPr>
      <w:keepNext/>
      <w:jc w:val="right"/>
      <w:outlineLvl w:val="4"/>
    </w:pPr>
    <w:rPr>
      <w:spacing w:val="-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B75E7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32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4">
    <w:name w:val="Body Text Indent"/>
    <w:basedOn w:val="a"/>
    <w:rsid w:val="00732441"/>
    <w:pPr>
      <w:spacing w:line="360" w:lineRule="auto"/>
      <w:ind w:left="-142" w:firstLine="862"/>
      <w:jc w:val="both"/>
    </w:pPr>
    <w:rPr>
      <w:sz w:val="24"/>
    </w:rPr>
  </w:style>
  <w:style w:type="paragraph" w:styleId="21">
    <w:name w:val="Body Text Indent 2"/>
    <w:basedOn w:val="a"/>
    <w:rsid w:val="00732441"/>
    <w:pPr>
      <w:ind w:left="-284" w:firstLine="993"/>
      <w:jc w:val="both"/>
    </w:pPr>
    <w:rPr>
      <w:sz w:val="24"/>
    </w:rPr>
  </w:style>
  <w:style w:type="paragraph" w:styleId="3">
    <w:name w:val="Body Text Indent 3"/>
    <w:basedOn w:val="a"/>
    <w:rsid w:val="00732441"/>
    <w:pPr>
      <w:spacing w:line="360" w:lineRule="auto"/>
      <w:ind w:left="-142" w:firstLine="851"/>
      <w:jc w:val="both"/>
    </w:pPr>
    <w:rPr>
      <w:sz w:val="24"/>
    </w:rPr>
  </w:style>
  <w:style w:type="paragraph" w:styleId="a5">
    <w:name w:val="Balloon Text"/>
    <w:basedOn w:val="a"/>
    <w:semiHidden/>
    <w:rsid w:val="0073244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uiPriority w:val="9"/>
    <w:semiHidden/>
    <w:rsid w:val="00A55A6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70">
    <w:name w:val="Заголовок 7 Знак"/>
    <w:link w:val="7"/>
    <w:uiPriority w:val="9"/>
    <w:semiHidden/>
    <w:rsid w:val="006B75E7"/>
    <w:rPr>
      <w:rFonts w:ascii="Calibri" w:eastAsia="Times New Roman" w:hAnsi="Calibri" w:cs="Times New Roman"/>
      <w:sz w:val="24"/>
      <w:szCs w:val="24"/>
    </w:rPr>
  </w:style>
  <w:style w:type="paragraph" w:customStyle="1" w:styleId="xl28">
    <w:name w:val="xl28"/>
    <w:basedOn w:val="a"/>
    <w:rsid w:val="006B75E7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</w:rPr>
  </w:style>
  <w:style w:type="paragraph" w:styleId="a6">
    <w:name w:val="header"/>
    <w:basedOn w:val="a"/>
    <w:link w:val="a7"/>
    <w:uiPriority w:val="99"/>
    <w:rsid w:val="006B75E7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link w:val="a6"/>
    <w:uiPriority w:val="99"/>
    <w:rsid w:val="006B75E7"/>
    <w:rPr>
      <w:sz w:val="24"/>
      <w:szCs w:val="24"/>
    </w:rPr>
  </w:style>
  <w:style w:type="paragraph" w:customStyle="1" w:styleId="ConsPlusNonformat">
    <w:name w:val="ConsPlusNonformat"/>
    <w:rsid w:val="006B75E7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8">
    <w:name w:val="Table Grid"/>
    <w:basedOn w:val="a1"/>
    <w:uiPriority w:val="59"/>
    <w:rsid w:val="00BD5E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unhideWhenUsed/>
    <w:rsid w:val="0074471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44716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08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OrlovaL\Application%20Data\Microsoft\&#1064;&#1072;&#1073;&#1083;&#1086;&#1085;&#1099;\&#1041;&#1051;&#1040;&#1053;&#1050;%20&#1059;&#1060;%20&#1080;%20&#1053;&#105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6KDV5W64NSFS-390-7427</_dlc_DocId>
    <_dlc_DocIdUrl xmlns="746016b1-ecc9-410e-95eb-a13f7eb3881b">
      <Url>http://port.admnsk.ru/sites/main/sovet/_layouts/DocIdRedir.aspx?ID=6KDV5W64NSFS-390-7427</Url>
      <Description>6KDV5W64NSFS-390-7427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BC449EB7CAC54A8F43F37AF0004C44" ma:contentTypeVersion="0" ma:contentTypeDescription="Создание документа." ma:contentTypeScope="" ma:versionID="a627ce9e7bcd1e349c38c01353a49cda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AF4FF8-7EC0-402E-8FE6-2F2881114FB4}"/>
</file>

<file path=customXml/itemProps2.xml><?xml version="1.0" encoding="utf-8"?>
<ds:datastoreItem xmlns:ds="http://schemas.openxmlformats.org/officeDocument/2006/customXml" ds:itemID="{AD5ECF06-B450-4278-B155-2304E5CB2FAE}"/>
</file>

<file path=customXml/itemProps3.xml><?xml version="1.0" encoding="utf-8"?>
<ds:datastoreItem xmlns:ds="http://schemas.openxmlformats.org/officeDocument/2006/customXml" ds:itemID="{606B7C53-6947-4680-9653-8B9820DFA77A}"/>
</file>

<file path=customXml/itemProps4.xml><?xml version="1.0" encoding="utf-8"?>
<ds:datastoreItem xmlns:ds="http://schemas.openxmlformats.org/officeDocument/2006/customXml" ds:itemID="{3DE0AAB5-5A46-4116-9FC2-1F7C812F5452}"/>
</file>

<file path=customXml/itemProps5.xml><?xml version="1.0" encoding="utf-8"?>
<ds:datastoreItem xmlns:ds="http://schemas.openxmlformats.org/officeDocument/2006/customXml" ds:itemID="{B7253373-6CA8-4681-B14B-FB343B92CF36}"/>
</file>

<file path=docProps/app.xml><?xml version="1.0" encoding="utf-8"?>
<Properties xmlns="http://schemas.openxmlformats.org/officeDocument/2006/extended-properties" xmlns:vt="http://schemas.openxmlformats.org/officeDocument/2006/docPropsVTypes">
  <Template>БЛАНК УФ и НП</Template>
  <TotalTime>1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		|					|</vt:lpstr>
    </vt:vector>
  </TitlesOfParts>
  <Company>УФиНП</Company>
  <LinksUpToDate>false</LinksUpToDate>
  <CharactersWithSpaces>2193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		|					|</dc:title>
  <dc:creator>Орлова Л А</dc:creator>
  <cp:lastModifiedBy>Веремьева Мария Сергеевна</cp:lastModifiedBy>
  <cp:revision>2</cp:revision>
  <cp:lastPrinted>2015-10-27T05:43:00Z</cp:lastPrinted>
  <dcterms:created xsi:type="dcterms:W3CDTF">2015-11-13T05:18:00Z</dcterms:created>
  <dcterms:modified xsi:type="dcterms:W3CDTF">2015-11-13T05:18:00Z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0x010100C4BC449EB7CAC54A8F43F37AF0004C44</vt:lpwstr>
  </property>
  <property fmtid="{D5CDD505-2E9C-101B-9397-08002B2CF9AE}" pid="3" name="_dlc_DocIdItemGuid">
    <vt:lpwstr>e5d938c8-a499-4c5c-ac87-9364c273aac8</vt:lpwstr>
  </property>
</Properties>
</file>